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AE025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85796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85796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AE0254" w:rsidRPr="00AE025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AE0254" w:rsidRPr="00AE0254">
          <w:rPr>
            <w:rStyle w:val="aa"/>
          </w:rPr>
          <w:t>440052, г. Пенза, ул. Ново-Тамбовская, д.9;</w:t>
        </w:r>
        <w:r w:rsidR="00AE0254" w:rsidRPr="00AE0254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AE0254" w:rsidRPr="00AE0254">
          <w:rPr>
            <w:rStyle w:val="aa"/>
          </w:rPr>
          <w:t xml:space="preserve">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AE0254" w:rsidRPr="00AE0254">
          <w:rPr>
            <w:u w:val="single"/>
          </w:rPr>
          <w:t xml:space="preserve"> 11091/017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AE0254" w:rsidRPr="00AE0254">
          <w:rPr>
            <w:rStyle w:val="aa"/>
          </w:rPr>
          <w:t xml:space="preserve"> Врач-рентгенолог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AE0254" w:rsidRPr="00AE0254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AE0254" w:rsidRPr="00AE025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Pr="004B7CEF" w:rsidRDefault="00D6416C" w:rsidP="00D6416C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± 0,5 %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Default="00D6416C" w:rsidP="00D6416C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D6416C" w:rsidRDefault="00D6416C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D6416C" w:rsidRDefault="00D6416C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D6416C" w:rsidRDefault="00D6416C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D6416C" w:rsidRDefault="00D6416C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416C" w:rsidRPr="00D6416C" w:rsidRDefault="002A50F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6416C" w:rsidRPr="00D641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6416C" w:rsidRPr="00D6416C" w:rsidRDefault="00D6416C" w:rsidP="00AD14A4">
      <w:r w:rsidRPr="00D6416C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6416C" w:rsidP="00AD14A4">
      <w:r w:rsidRPr="00D6416C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2A50F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BF7F49" w:rsidP="00FF386A">
            <w:pPr>
              <w:pStyle w:val="a8"/>
            </w:pPr>
            <w:r>
              <w:t>Менее 0,005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4A47F0" w:rsidP="00FF386A">
            <w:pPr>
              <w:pStyle w:val="a8"/>
            </w:pPr>
            <w:r>
              <w:t>10</w:t>
            </w:r>
            <w:r w:rsidR="0013014F" w:rsidRPr="0013014F">
              <w:t>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  <w:r w:rsidRPr="0027438D">
              <w:rPr>
                <w:b/>
              </w:rPr>
              <w:t>100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i/>
              </w:rPr>
            </w:pPr>
            <w:bookmarkStart w:id="18" w:name="kcss1797"/>
            <w:bookmarkEnd w:id="18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27438D" w:rsidRDefault="00BF7F49" w:rsidP="00FF386A">
            <w:pPr>
              <w:pStyle w:val="a8"/>
            </w:pPr>
            <w:r>
              <w:t>Менее 0,005</w:t>
            </w: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</w:p>
        </w:tc>
      </w:tr>
    </w:tbl>
    <w:p w:rsidR="005028AF" w:rsidRDefault="005028AF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7438D" w:rsidRPr="0027438D">
          <w:rPr>
            <w:bCs/>
          </w:rPr>
          <w:t>-</w:t>
        </w:r>
        <w:r w:rsidR="0027438D" w:rsidRPr="0027438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7438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EF6C29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 xml:space="preserve">(№ в реестре </w:t>
            </w:r>
            <w:r w:rsidRPr="00D6416C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3367BB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AE025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2A50F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2A50F1" w:rsidRPr="004C53B3">
            <w:rPr>
              <w:rStyle w:val="ad"/>
              <w:sz w:val="20"/>
              <w:szCs w:val="20"/>
            </w:rPr>
            <w:fldChar w:fldCharType="separate"/>
          </w:r>
          <w:r w:rsidR="00AE0254">
            <w:rPr>
              <w:rStyle w:val="ad"/>
              <w:noProof/>
              <w:sz w:val="20"/>
              <w:szCs w:val="20"/>
            </w:rPr>
            <w:t>1</w:t>
          </w:r>
          <w:r w:rsidR="002A50F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E0254" w:rsidRPr="00AE025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DE7EA065B424F16B89D424D93823C12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 Х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14"/>
    <w:docVar w:name="rm_name" w:val=" Врач-рентгенолог "/>
    <w:docVar w:name="rm_number" w:val=" 11091/017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 "/>
    <w:docVar w:name="version" w:val="51"/>
  </w:docVars>
  <w:rsids>
    <w:rsidRoot w:val="00AB7B9A"/>
    <w:rsid w:val="00014126"/>
    <w:rsid w:val="00025683"/>
    <w:rsid w:val="00032BCD"/>
    <w:rsid w:val="00046815"/>
    <w:rsid w:val="0005566C"/>
    <w:rsid w:val="000D1F5B"/>
    <w:rsid w:val="00110025"/>
    <w:rsid w:val="00123F45"/>
    <w:rsid w:val="0013014F"/>
    <w:rsid w:val="001429B1"/>
    <w:rsid w:val="001607C8"/>
    <w:rsid w:val="001E15AA"/>
    <w:rsid w:val="001F4D8D"/>
    <w:rsid w:val="002000E8"/>
    <w:rsid w:val="00234932"/>
    <w:rsid w:val="0027438D"/>
    <w:rsid w:val="002A3673"/>
    <w:rsid w:val="002A50F1"/>
    <w:rsid w:val="002E55C6"/>
    <w:rsid w:val="00305B2F"/>
    <w:rsid w:val="003367BB"/>
    <w:rsid w:val="0036452E"/>
    <w:rsid w:val="00367816"/>
    <w:rsid w:val="003876C3"/>
    <w:rsid w:val="003911DB"/>
    <w:rsid w:val="003C24DB"/>
    <w:rsid w:val="00402CAC"/>
    <w:rsid w:val="00444410"/>
    <w:rsid w:val="004578D4"/>
    <w:rsid w:val="004A47AD"/>
    <w:rsid w:val="004A47F0"/>
    <w:rsid w:val="004B7CEF"/>
    <w:rsid w:val="004C4DB2"/>
    <w:rsid w:val="004C53B3"/>
    <w:rsid w:val="004D3020"/>
    <w:rsid w:val="005028AF"/>
    <w:rsid w:val="005472C1"/>
    <w:rsid w:val="00563E94"/>
    <w:rsid w:val="00576095"/>
    <w:rsid w:val="005A3A36"/>
    <w:rsid w:val="005B466C"/>
    <w:rsid w:val="005B7FE8"/>
    <w:rsid w:val="005C0A9A"/>
    <w:rsid w:val="005D2ED5"/>
    <w:rsid w:val="005D79C8"/>
    <w:rsid w:val="0063641C"/>
    <w:rsid w:val="00685796"/>
    <w:rsid w:val="0069682B"/>
    <w:rsid w:val="006B623D"/>
    <w:rsid w:val="006C28B3"/>
    <w:rsid w:val="006D6C9B"/>
    <w:rsid w:val="007049EB"/>
    <w:rsid w:val="00710271"/>
    <w:rsid w:val="00717C9F"/>
    <w:rsid w:val="0076042D"/>
    <w:rsid w:val="007D1852"/>
    <w:rsid w:val="007D2CEA"/>
    <w:rsid w:val="00814BF6"/>
    <w:rsid w:val="008554F6"/>
    <w:rsid w:val="00883461"/>
    <w:rsid w:val="008A1DD1"/>
    <w:rsid w:val="008E68DE"/>
    <w:rsid w:val="0090588D"/>
    <w:rsid w:val="0092778A"/>
    <w:rsid w:val="009534CE"/>
    <w:rsid w:val="00A12349"/>
    <w:rsid w:val="00A5747D"/>
    <w:rsid w:val="00A91908"/>
    <w:rsid w:val="00AA3FE6"/>
    <w:rsid w:val="00AA4551"/>
    <w:rsid w:val="00AB7B9A"/>
    <w:rsid w:val="00AD14A4"/>
    <w:rsid w:val="00AD5731"/>
    <w:rsid w:val="00AD7C32"/>
    <w:rsid w:val="00AE0254"/>
    <w:rsid w:val="00AF0974"/>
    <w:rsid w:val="00AF5F93"/>
    <w:rsid w:val="00AF796F"/>
    <w:rsid w:val="00B16D4D"/>
    <w:rsid w:val="00BA5029"/>
    <w:rsid w:val="00BC2F3C"/>
    <w:rsid w:val="00BF7F49"/>
    <w:rsid w:val="00C02721"/>
    <w:rsid w:val="00C261E2"/>
    <w:rsid w:val="00C74291"/>
    <w:rsid w:val="00CB2DA6"/>
    <w:rsid w:val="00CE3307"/>
    <w:rsid w:val="00D6416C"/>
    <w:rsid w:val="00D76DF8"/>
    <w:rsid w:val="00D955E1"/>
    <w:rsid w:val="00DB5302"/>
    <w:rsid w:val="00DD6B1F"/>
    <w:rsid w:val="00E124F4"/>
    <w:rsid w:val="00E36337"/>
    <w:rsid w:val="00EA06D4"/>
    <w:rsid w:val="00EB72AD"/>
    <w:rsid w:val="00EC37A1"/>
    <w:rsid w:val="00EF6C29"/>
    <w:rsid w:val="00F27537"/>
    <w:rsid w:val="00F617DB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4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18</cp:revision>
  <dcterms:created xsi:type="dcterms:W3CDTF">2016-07-19T12:34:00Z</dcterms:created>
  <dcterms:modified xsi:type="dcterms:W3CDTF">2016-11-25T06:21:00Z</dcterms:modified>
</cp:coreProperties>
</file>